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AAA135" w14:textId="77777777" w:rsidR="0002364B" w:rsidRDefault="0002364B" w:rsidP="0002364B">
      <w:pPr>
        <w:pStyle w:val="NoSpacing"/>
      </w:pPr>
      <w:r>
        <w:rPr>
          <w:u w:val="single"/>
        </w:rPr>
        <w:t>Robert WHITTINGTON</w:t>
      </w:r>
      <w:r>
        <w:t xml:space="preserve">    </w:t>
      </w:r>
      <w:proofErr w:type="gramStart"/>
      <w:r>
        <w:t xml:space="preserve">   (</w:t>
      </w:r>
      <w:proofErr w:type="gramEnd"/>
      <w:r>
        <w:t>d.1461)</w:t>
      </w:r>
    </w:p>
    <w:p w14:paraId="6CF74FF5" w14:textId="77777777" w:rsidR="0002364B" w:rsidRDefault="0002364B" w:rsidP="0002364B">
      <w:pPr>
        <w:pStyle w:val="NoSpacing"/>
      </w:pPr>
    </w:p>
    <w:p w14:paraId="66C364CF" w14:textId="77777777" w:rsidR="0002364B" w:rsidRDefault="0002364B" w:rsidP="0002364B">
      <w:pPr>
        <w:pStyle w:val="NoSpacing"/>
      </w:pPr>
    </w:p>
    <w:p w14:paraId="70FF4E4F" w14:textId="77777777" w:rsidR="0002364B" w:rsidRDefault="0002364B" w:rsidP="0002364B">
      <w:pPr>
        <w:pStyle w:val="NoSpacing"/>
      </w:pPr>
      <w:r>
        <w:t>Son of Guy Whittington(q.v.) and his wife, Cecily Browning.</w:t>
      </w:r>
    </w:p>
    <w:p w14:paraId="0D6C293C" w14:textId="77777777" w:rsidR="0002364B" w:rsidRDefault="0002364B" w:rsidP="0002364B">
      <w:pPr>
        <w:pStyle w:val="NoSpacing"/>
      </w:pPr>
      <w:r>
        <w:t>(“The Whittington Story” by Michael Whittington p.43)</w:t>
      </w:r>
    </w:p>
    <w:p w14:paraId="09769215" w14:textId="77777777" w:rsidR="0002364B" w:rsidRDefault="0002364B" w:rsidP="0002364B">
      <w:pPr>
        <w:pStyle w:val="NoSpacing"/>
      </w:pPr>
      <w:r>
        <w:t>= Isabella(q.v.), daughter of Ralph Lyngen.  (ibid.)</w:t>
      </w:r>
    </w:p>
    <w:p w14:paraId="24CED459" w14:textId="77777777" w:rsidR="0002364B" w:rsidRDefault="0002364B" w:rsidP="0002364B">
      <w:pPr>
        <w:pStyle w:val="NoSpacing"/>
      </w:pPr>
      <w:r>
        <w:t>Children:   John(q.v.) and Richard(q.v.).   (ibid.)</w:t>
      </w:r>
    </w:p>
    <w:p w14:paraId="2DB50DF6" w14:textId="77777777" w:rsidR="0002364B" w:rsidRDefault="0002364B" w:rsidP="0002364B">
      <w:pPr>
        <w:pStyle w:val="NoSpacing"/>
      </w:pPr>
    </w:p>
    <w:p w14:paraId="15E54F9E" w14:textId="77777777" w:rsidR="0002364B" w:rsidRDefault="0002364B" w:rsidP="0002364B">
      <w:pPr>
        <w:pStyle w:val="NoSpacing"/>
      </w:pPr>
    </w:p>
    <w:p w14:paraId="192C0B2F" w14:textId="77777777" w:rsidR="0002364B" w:rsidRDefault="0002364B" w:rsidP="0002364B">
      <w:pPr>
        <w:pStyle w:val="NoSpacing"/>
      </w:pPr>
      <w:r>
        <w:t>7 May 2018</w:t>
      </w:r>
    </w:p>
    <w:p w14:paraId="103B0D91" w14:textId="77777777" w:rsidR="006B2F86" w:rsidRPr="00E71FC3" w:rsidRDefault="0002364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FBD76" w14:textId="77777777" w:rsidR="0002364B" w:rsidRDefault="0002364B" w:rsidP="00E71FC3">
      <w:pPr>
        <w:spacing w:after="0" w:line="240" w:lineRule="auto"/>
      </w:pPr>
      <w:r>
        <w:separator/>
      </w:r>
    </w:p>
  </w:endnote>
  <w:endnote w:type="continuationSeparator" w:id="0">
    <w:p w14:paraId="18D4C37D" w14:textId="77777777" w:rsidR="0002364B" w:rsidRDefault="000236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75E3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4237B" w14:textId="77777777" w:rsidR="0002364B" w:rsidRDefault="0002364B" w:rsidP="00E71FC3">
      <w:pPr>
        <w:spacing w:after="0" w:line="240" w:lineRule="auto"/>
      </w:pPr>
      <w:r>
        <w:separator/>
      </w:r>
    </w:p>
  </w:footnote>
  <w:footnote w:type="continuationSeparator" w:id="0">
    <w:p w14:paraId="101DD0DB" w14:textId="77777777" w:rsidR="0002364B" w:rsidRDefault="000236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64B"/>
    <w:rsid w:val="0002364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BAC3E"/>
  <w15:chartTrackingRefBased/>
  <w15:docId w15:val="{5AB39D86-CE8B-48A5-80C3-EAB8C501E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2018-09-30T20:26:00Z</dcterms:created>
  <dcterms:modified xsi:type="dcterms:W3CDTF">2018-09-30T20:27:00Z</dcterms:modified>
</cp:coreProperties>
</file>